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6AC" w:rsidRPr="002F64B4" w:rsidRDefault="009856AC" w:rsidP="009856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64B4">
        <w:rPr>
          <w:rFonts w:ascii="Times New Roman" w:hAnsi="Times New Roman" w:cs="Times New Roman"/>
          <w:sz w:val="24"/>
          <w:szCs w:val="24"/>
          <w:u w:val="single"/>
        </w:rPr>
        <w:t>John BOTOLF</w:t>
      </w:r>
      <w:r w:rsidRPr="002F64B4">
        <w:rPr>
          <w:rFonts w:ascii="Times New Roman" w:hAnsi="Times New Roman" w:cs="Times New Roman"/>
          <w:sz w:val="24"/>
          <w:szCs w:val="24"/>
        </w:rPr>
        <w:t xml:space="preserve">       (fl.1458-86)</w:t>
      </w:r>
    </w:p>
    <w:p w:rsidR="009856AC" w:rsidRPr="002F64B4" w:rsidRDefault="009856AC" w:rsidP="009856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64B4">
        <w:rPr>
          <w:rFonts w:ascii="Times New Roman" w:hAnsi="Times New Roman" w:cs="Times New Roman"/>
          <w:sz w:val="24"/>
          <w:szCs w:val="24"/>
        </w:rPr>
        <w:t>Rector of the church of All Saints, Sherington, Norfolk.</w:t>
      </w:r>
    </w:p>
    <w:p w:rsidR="009856AC" w:rsidRPr="002F64B4" w:rsidRDefault="009856AC" w:rsidP="009856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56AC" w:rsidRPr="002F64B4" w:rsidRDefault="009856AC" w:rsidP="009856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56AC" w:rsidRPr="002F64B4" w:rsidRDefault="009856AC" w:rsidP="009856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64B4">
        <w:rPr>
          <w:rFonts w:ascii="Times New Roman" w:hAnsi="Times New Roman" w:cs="Times New Roman"/>
          <w:sz w:val="24"/>
          <w:szCs w:val="24"/>
        </w:rPr>
        <w:t xml:space="preserve">       1458-86</w:t>
      </w:r>
      <w:r w:rsidRPr="002F64B4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9856AC" w:rsidRPr="002F64B4" w:rsidRDefault="009856AC" w:rsidP="009856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64B4">
        <w:rPr>
          <w:rFonts w:ascii="Times New Roman" w:hAnsi="Times New Roman" w:cs="Times New Roman"/>
          <w:sz w:val="24"/>
          <w:szCs w:val="24"/>
        </w:rPr>
        <w:tab/>
      </w:r>
      <w:r w:rsidRPr="002F64B4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9856AC" w:rsidRPr="002F64B4" w:rsidRDefault="009856AC" w:rsidP="009856A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2F64B4">
        <w:rPr>
          <w:rFonts w:ascii="Times New Roman" w:hAnsi="Times New Roman" w:cs="Times New Roman"/>
          <w:sz w:val="24"/>
          <w:szCs w:val="24"/>
        </w:rPr>
        <w:t>vol.9 pp.436-8  Francis Blomefield)</w:t>
      </w:r>
    </w:p>
    <w:p w:rsidR="009856AC" w:rsidRPr="002F64B4" w:rsidRDefault="009856AC" w:rsidP="009856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56AC" w:rsidRPr="002F64B4" w:rsidRDefault="009856AC" w:rsidP="009856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56AC" w:rsidRPr="002F64B4" w:rsidRDefault="009856AC" w:rsidP="009856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9856AC" w:rsidP="009856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64B4">
        <w:rPr>
          <w:rFonts w:ascii="Times New Roman" w:hAnsi="Times New Roman" w:cs="Times New Roman"/>
          <w:sz w:val="24"/>
          <w:szCs w:val="24"/>
        </w:rPr>
        <w:t>3 August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6AC" w:rsidRDefault="009856AC" w:rsidP="00564E3C">
      <w:pPr>
        <w:spacing w:after="0" w:line="240" w:lineRule="auto"/>
      </w:pPr>
      <w:r>
        <w:separator/>
      </w:r>
    </w:p>
  </w:endnote>
  <w:endnote w:type="continuationSeparator" w:id="0">
    <w:p w:rsidR="009856AC" w:rsidRDefault="009856A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856AC">
      <w:rPr>
        <w:rFonts w:ascii="Times New Roman" w:hAnsi="Times New Roman" w:cs="Times New Roman"/>
        <w:noProof/>
        <w:sz w:val="24"/>
        <w:szCs w:val="24"/>
      </w:rPr>
      <w:t>17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6AC" w:rsidRDefault="009856AC" w:rsidP="00564E3C">
      <w:pPr>
        <w:spacing w:after="0" w:line="240" w:lineRule="auto"/>
      </w:pPr>
      <w:r>
        <w:separator/>
      </w:r>
    </w:p>
  </w:footnote>
  <w:footnote w:type="continuationSeparator" w:id="0">
    <w:p w:rsidR="009856AC" w:rsidRDefault="009856A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6AC"/>
    <w:rsid w:val="00372DC6"/>
    <w:rsid w:val="00564E3C"/>
    <w:rsid w:val="0064591D"/>
    <w:rsid w:val="009856A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B6FB53-FA5E-4E6D-B3F3-FAC5B9908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2015-11-17T19:34:00Z</dcterms:created>
  <dcterms:modified xsi:type="dcterms:W3CDTF">2015-11-17T19:35:00Z</dcterms:modified>
</cp:coreProperties>
</file>